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DEA4E" w14:textId="77777777" w:rsidR="007072F1" w:rsidRDefault="007072F1" w:rsidP="007072F1">
      <w:pPr>
        <w:pStyle w:val="NoSpacing"/>
      </w:pPr>
      <w:r>
        <w:rPr>
          <w:u w:val="single"/>
        </w:rPr>
        <w:t>John BRADFORD</w:t>
      </w:r>
      <w:r>
        <w:t xml:space="preserve">      (fl.1446-77)</w:t>
      </w:r>
    </w:p>
    <w:p w14:paraId="4D229910" w14:textId="77777777" w:rsidR="007072F1" w:rsidRDefault="007072F1" w:rsidP="007072F1">
      <w:pPr>
        <w:pStyle w:val="NoSpacing"/>
      </w:pPr>
      <w:r>
        <w:t>Vicar of Keighley, West Riding of Yorkshire.</w:t>
      </w:r>
    </w:p>
    <w:p w14:paraId="4356D5C7" w14:textId="77777777" w:rsidR="007072F1" w:rsidRDefault="007072F1" w:rsidP="007072F1">
      <w:pPr>
        <w:pStyle w:val="NoSpacing"/>
      </w:pPr>
    </w:p>
    <w:p w14:paraId="7553FA66" w14:textId="77777777" w:rsidR="007072F1" w:rsidRDefault="007072F1" w:rsidP="007072F1">
      <w:pPr>
        <w:pStyle w:val="NoSpacing"/>
      </w:pPr>
    </w:p>
    <w:p w14:paraId="31BA035B" w14:textId="77777777" w:rsidR="007072F1" w:rsidRDefault="007072F1" w:rsidP="007072F1">
      <w:pPr>
        <w:pStyle w:val="NoSpacing"/>
      </w:pPr>
      <w:r>
        <w:tab/>
        <w:t>1446</w:t>
      </w:r>
      <w:r>
        <w:tab/>
        <w:t>He became Vicar.</w:t>
      </w:r>
    </w:p>
    <w:p w14:paraId="481F8DE7" w14:textId="77777777" w:rsidR="007072F1" w:rsidRDefault="007072F1" w:rsidP="007072F1">
      <w:pPr>
        <w:pStyle w:val="NoSpacing"/>
      </w:pPr>
      <w:r>
        <w:tab/>
      </w:r>
      <w:r>
        <w:tab/>
        <w:t>(</w:t>
      </w:r>
      <w:hyperlink r:id="rId6" w:history="1">
        <w:r w:rsidRPr="000627BA">
          <w:rPr>
            <w:rStyle w:val="Hyperlink"/>
          </w:rPr>
          <w:t>www.keighleysharedchurch.org.uk</w:t>
        </w:r>
      </w:hyperlink>
      <w:r>
        <w:t>)</w:t>
      </w:r>
    </w:p>
    <w:p w14:paraId="7D93BA92" w14:textId="77777777" w:rsidR="007072F1" w:rsidRDefault="007072F1" w:rsidP="007072F1">
      <w:pPr>
        <w:pStyle w:val="NoSpacing"/>
      </w:pPr>
    </w:p>
    <w:p w14:paraId="27696335" w14:textId="77777777" w:rsidR="007072F1" w:rsidRDefault="007072F1" w:rsidP="007072F1">
      <w:pPr>
        <w:pStyle w:val="NoSpacing"/>
      </w:pPr>
    </w:p>
    <w:p w14:paraId="110FBEF3" w14:textId="77777777" w:rsidR="007072F1" w:rsidRDefault="007072F1" w:rsidP="007072F1">
      <w:pPr>
        <w:pStyle w:val="NoSpacing"/>
      </w:pPr>
      <w:r>
        <w:t>21 March 2019</w:t>
      </w:r>
    </w:p>
    <w:p w14:paraId="241D29D3" w14:textId="77777777" w:rsidR="006B2F86" w:rsidRPr="00E71FC3" w:rsidRDefault="007072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AFF47" w14:textId="77777777" w:rsidR="007072F1" w:rsidRDefault="007072F1" w:rsidP="00E71FC3">
      <w:pPr>
        <w:spacing w:after="0" w:line="240" w:lineRule="auto"/>
      </w:pPr>
      <w:r>
        <w:separator/>
      </w:r>
    </w:p>
  </w:endnote>
  <w:endnote w:type="continuationSeparator" w:id="0">
    <w:p w14:paraId="2AF87A56" w14:textId="77777777" w:rsidR="007072F1" w:rsidRDefault="007072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60B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93BF2" w14:textId="77777777" w:rsidR="007072F1" w:rsidRDefault="007072F1" w:rsidP="00E71FC3">
      <w:pPr>
        <w:spacing w:after="0" w:line="240" w:lineRule="auto"/>
      </w:pPr>
      <w:r>
        <w:separator/>
      </w:r>
    </w:p>
  </w:footnote>
  <w:footnote w:type="continuationSeparator" w:id="0">
    <w:p w14:paraId="577DF0CE" w14:textId="77777777" w:rsidR="007072F1" w:rsidRDefault="007072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F1"/>
    <w:rsid w:val="001A7C09"/>
    <w:rsid w:val="00577BD5"/>
    <w:rsid w:val="00656CBA"/>
    <w:rsid w:val="006A1F77"/>
    <w:rsid w:val="007072F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FCDAA"/>
  <w15:chartTrackingRefBased/>
  <w15:docId w15:val="{DFA7EF04-A6E4-4466-8D16-C2508CD8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072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ighleysharedchurch.org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2019-04-02T19:29:00Z</dcterms:created>
  <dcterms:modified xsi:type="dcterms:W3CDTF">2019-04-02T19:30:00Z</dcterms:modified>
</cp:coreProperties>
</file>